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北京市大兴区黄村镇残联科室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——黄村镇刘一职康站房屋租金项目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项目申报单位（科室）：残联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主管部门（区直或镇）：大兴区残联</w:t>
      </w:r>
    </w:p>
    <w:p>
      <w:pPr>
        <w:rPr>
          <w:rFonts w:hint="default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  <w:r>
        <w:rPr>
          <w:rFonts w:hint="default"/>
          <w:sz w:val="32"/>
          <w:szCs w:val="32"/>
          <w:lang w:eastAsia="zh-CN"/>
        </w:rPr>
        <w:t>1</w:t>
      </w:r>
      <w:r>
        <w:rPr>
          <w:rFonts w:hint="eastAsia"/>
          <w:sz w:val="32"/>
          <w:szCs w:val="32"/>
          <w:lang w:val="en-US" w:eastAsia="zh-CN"/>
        </w:rPr>
        <w:t>6日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黄村镇刘一职康站房屋租金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黄村镇残联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大兴区残联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麻爱兵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13910151036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2081199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人员政策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640" w:firstLineChars="200"/>
              <w:jc w:val="left"/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黄村镇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刘一职康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租赁霍村村委会场地作为办公场所，</w:t>
            </w:r>
            <w:r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  <w:t>建筑面积309.48平方米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，2025年预计年租金共计</w:t>
            </w:r>
            <w:r>
              <w:rPr>
                <w:rFonts w:hint="default" w:ascii="宋体" w:hAnsi="宋体" w:cs="宋体"/>
                <w:sz w:val="32"/>
                <w:szCs w:val="32"/>
                <w:lang w:eastAsia="zh-CN"/>
              </w:rPr>
              <w:t>21</w:t>
            </w:r>
            <w:r>
              <w:rPr>
                <w:rFonts w:hint="eastAsia" w:ascii="宋体" w:hAnsi="宋体" w:cs="宋体"/>
                <w:sz w:val="32"/>
                <w:szCs w:val="32"/>
                <w:lang w:val="en-US" w:eastAsia="zh-CN"/>
              </w:rPr>
              <w:t>万元。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刘一职康站租房费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下沉资金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eastAsia="zh-CN"/>
              </w:rPr>
              <w:t>21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Confetti">
    <w:altName w:val="Segoe Print"/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Sign">
    <w:altName w:val="Segoe Print"/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汉仪旗黑KW 55S">
    <w:altName w:val="黑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A5D4D63"/>
    <w:rsid w:val="13F73D10"/>
    <w:rsid w:val="153E54A0"/>
    <w:rsid w:val="2169552D"/>
    <w:rsid w:val="2737522E"/>
    <w:rsid w:val="2F471EE1"/>
    <w:rsid w:val="308113CB"/>
    <w:rsid w:val="30961B94"/>
    <w:rsid w:val="34B53ED7"/>
    <w:rsid w:val="402D4C5C"/>
    <w:rsid w:val="434E409C"/>
    <w:rsid w:val="4F815F87"/>
    <w:rsid w:val="52C16BA1"/>
    <w:rsid w:val="54F9326F"/>
    <w:rsid w:val="59467262"/>
    <w:rsid w:val="651C2939"/>
    <w:rsid w:val="6D535020"/>
    <w:rsid w:val="7C8D7F4E"/>
    <w:rsid w:val="B7F2FC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tmp\webword_2606351810\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2018-08-28T10:05:00Z</dcterms:created>
  <dc:creator>秋清寒╮</dc:creator>
  <cp:lastModifiedBy>Administrator</cp:lastModifiedBy>
  <cp:lastPrinted>2018-09-07T11:15:00Z</cp:lastPrinted>
  <dcterms:modified xsi:type="dcterms:W3CDTF">2024-08-16T01:51:10Z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